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5C6D2" w14:textId="6D34FDBC" w:rsidR="00494111" w:rsidRDefault="00494111" w:rsidP="004941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DAME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fl.1485-6)</w:t>
      </w:r>
    </w:p>
    <w:p w14:paraId="33D01A64" w14:textId="4CA66D68" w:rsidR="00494111" w:rsidRDefault="00494111" w:rsidP="004941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0AEFA645" w14:textId="77777777" w:rsidR="00494111" w:rsidRDefault="00494111" w:rsidP="00494111">
      <w:pPr>
        <w:pStyle w:val="NoSpacing"/>
        <w:rPr>
          <w:rFonts w:cs="Times New Roman"/>
          <w:szCs w:val="24"/>
        </w:rPr>
      </w:pPr>
    </w:p>
    <w:p w14:paraId="397A77C6" w14:textId="77777777" w:rsidR="00494111" w:rsidRDefault="00494111" w:rsidP="00494111">
      <w:pPr>
        <w:pStyle w:val="NoSpacing"/>
        <w:rPr>
          <w:rFonts w:cs="Times New Roman"/>
          <w:szCs w:val="24"/>
        </w:rPr>
      </w:pPr>
    </w:p>
    <w:p w14:paraId="1ED8862B" w14:textId="5CE52E9C" w:rsidR="00494111" w:rsidRDefault="00494111" w:rsidP="004941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1485-</w:t>
      </w:r>
      <w:proofErr w:type="gramStart"/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</w:p>
    <w:p w14:paraId="7CDC4E32" w14:textId="77777777" w:rsidR="00494111" w:rsidRDefault="00494111" w:rsidP="004941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 xml:space="preserve">, </w:t>
      </w:r>
    </w:p>
    <w:p w14:paraId="2AB0C0F6" w14:textId="150447A6" w:rsidR="00494111" w:rsidRDefault="00494111" w:rsidP="00494111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Cambridge University Press, 1922, part I volume II p.</w:t>
      </w:r>
      <w:r>
        <w:rPr>
          <w:rFonts w:cs="Times New Roman"/>
          <w:szCs w:val="24"/>
        </w:rPr>
        <w:t>63</w:t>
      </w:r>
      <w:r>
        <w:rPr>
          <w:rFonts w:cs="Times New Roman"/>
          <w:szCs w:val="24"/>
        </w:rPr>
        <w:t>)</w:t>
      </w:r>
    </w:p>
    <w:p w14:paraId="59E76D50" w14:textId="77777777" w:rsidR="00494111" w:rsidRDefault="00494111" w:rsidP="00494111">
      <w:pPr>
        <w:pStyle w:val="NoSpacing"/>
        <w:rPr>
          <w:rFonts w:cs="Times New Roman"/>
          <w:szCs w:val="24"/>
        </w:rPr>
      </w:pPr>
    </w:p>
    <w:p w14:paraId="1E598F00" w14:textId="77777777" w:rsidR="00494111" w:rsidRDefault="00494111" w:rsidP="00494111">
      <w:pPr>
        <w:pStyle w:val="NoSpacing"/>
        <w:rPr>
          <w:rFonts w:cs="Times New Roman"/>
          <w:szCs w:val="24"/>
        </w:rPr>
      </w:pPr>
    </w:p>
    <w:p w14:paraId="6CCFACEB" w14:textId="77777777" w:rsidR="00494111" w:rsidRDefault="00494111" w:rsidP="004941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2024</w:t>
      </w:r>
    </w:p>
    <w:p w14:paraId="4C3CE9BA" w14:textId="76299CDE" w:rsidR="00494111" w:rsidRPr="00494111" w:rsidRDefault="00494111" w:rsidP="00494111">
      <w:pPr>
        <w:pStyle w:val="NoSpacing"/>
        <w:rPr>
          <w:rFonts w:cs="Times New Roman"/>
          <w:szCs w:val="24"/>
        </w:rPr>
      </w:pPr>
    </w:p>
    <w:p w14:paraId="23106A3C" w14:textId="6605779B" w:rsidR="00494111" w:rsidRPr="00494111" w:rsidRDefault="00494111" w:rsidP="00494111">
      <w:pPr>
        <w:pStyle w:val="NoSpacing"/>
        <w:rPr>
          <w:rFonts w:cs="Times New Roman"/>
          <w:szCs w:val="24"/>
        </w:rPr>
      </w:pPr>
    </w:p>
    <w:sectPr w:rsidR="00494111" w:rsidRPr="00494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A450D" w14:textId="77777777" w:rsidR="00494111" w:rsidRDefault="00494111" w:rsidP="009139A6">
      <w:r>
        <w:separator/>
      </w:r>
    </w:p>
  </w:endnote>
  <w:endnote w:type="continuationSeparator" w:id="0">
    <w:p w14:paraId="6DDAF24A" w14:textId="77777777" w:rsidR="00494111" w:rsidRDefault="004941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A4C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0A1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23A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9EE63" w14:textId="77777777" w:rsidR="00494111" w:rsidRDefault="00494111" w:rsidP="009139A6">
      <w:r>
        <w:separator/>
      </w:r>
    </w:p>
  </w:footnote>
  <w:footnote w:type="continuationSeparator" w:id="0">
    <w:p w14:paraId="74D263D5" w14:textId="77777777" w:rsidR="00494111" w:rsidRDefault="004941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B88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C7A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A5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111"/>
    <w:rsid w:val="000666E0"/>
    <w:rsid w:val="002510B7"/>
    <w:rsid w:val="00270799"/>
    <w:rsid w:val="0049411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2B268"/>
  <w15:chartTrackingRefBased/>
  <w15:docId w15:val="{45C97886-9EB1-47AD-AA41-EA52B56A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2024-11-15T21:10:00Z</dcterms:created>
  <dcterms:modified xsi:type="dcterms:W3CDTF">2024-11-15T21:23:00Z</dcterms:modified>
</cp:coreProperties>
</file>